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การรับแจ้งการย้ายปลายทาง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93DE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การรับแจ้งการย้ายปลายทาง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0273A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การรับแจ้งการย้ายปลายทางเทศบาลตำบลทรายขาวกฤษณ์สำเนาคู่มือประชาชน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05:00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ที่บ้านหลังที่จะย้ายเข้าตั้งอยู่ในเขตพื้นที่เป็นสำนักทะเบียนปลายทาง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C0273A" w:rsidRDefault="00C0273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ผู้แจ้งได้แก่ผู้ย้ายที่อยู่หรือผู้ที่ได้รับมอบหมาย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วันนับตั้งแต่เวลาที่ย้ายเข้า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C0273A" w:rsidRDefault="00C0273A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C0273A" w:rsidRPr="000C2AAC" w:rsidRDefault="00C0273A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ใบแจ้งการย้ายที่อยู่ท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6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บ้านที่ประสงค์จะย้ายเข้า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สำเนาบัตรประจำตัวเจ้าบ้าน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พร้อมคำยินยอมเป็นหนังสือกรณีไม่ได้มาแสดงตนต่อนายทะเบียน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CED" w:rsidRDefault="00552CED" w:rsidP="00C81DB8">
      <w:pPr>
        <w:spacing w:after="0" w:line="240" w:lineRule="auto"/>
      </w:pPr>
      <w:r>
        <w:separator/>
      </w:r>
    </w:p>
  </w:endnote>
  <w:endnote w:type="continuationSeparator" w:id="1">
    <w:p w:rsidR="00552CED" w:rsidRDefault="00552CE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CED" w:rsidRDefault="00552CED" w:rsidP="00C81DB8">
      <w:pPr>
        <w:spacing w:after="0" w:line="240" w:lineRule="auto"/>
      </w:pPr>
      <w:r>
        <w:separator/>
      </w:r>
    </w:p>
  </w:footnote>
  <w:footnote w:type="continuationSeparator" w:id="1">
    <w:p w:rsidR="00552CED" w:rsidRDefault="00552CE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93DE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C0273A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03A7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52CED"/>
    <w:rsid w:val="00575FAF"/>
    <w:rsid w:val="00593DE9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03A74"/>
    <w:rsid w:val="00B23DA2"/>
    <w:rsid w:val="00B509FC"/>
    <w:rsid w:val="00B95782"/>
    <w:rsid w:val="00BC5DA7"/>
    <w:rsid w:val="00BF6CA4"/>
    <w:rsid w:val="00C0273A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2015-08-06T05:55:00Z</cp:lastPrinted>
  <dcterms:created xsi:type="dcterms:W3CDTF">2015-04-23T03:41:00Z</dcterms:created>
  <dcterms:modified xsi:type="dcterms:W3CDTF">2015-08-06T05:56:00Z</dcterms:modified>
</cp:coreProperties>
</file>